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87BB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1C9B7C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9AF7AC" w14:textId="77777777" w:rsidR="007E4FEF" w:rsidRDefault="0071620A" w:rsidP="007E4F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862BE">
        <w:rPr>
          <w:rFonts w:ascii="Corbel" w:hAnsi="Corbel"/>
          <w:i/>
          <w:smallCaps/>
          <w:sz w:val="24"/>
          <w:szCs w:val="24"/>
        </w:rPr>
        <w:t xml:space="preserve"> </w:t>
      </w:r>
      <w:r w:rsidR="007E4FEF">
        <w:rPr>
          <w:rFonts w:ascii="Corbel" w:hAnsi="Corbel"/>
          <w:i/>
          <w:smallCaps/>
          <w:sz w:val="24"/>
          <w:szCs w:val="24"/>
        </w:rPr>
        <w:t>2022-2027</w:t>
      </w:r>
    </w:p>
    <w:p w14:paraId="1E1C60CC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1BA2762" w14:textId="77777777" w:rsidR="00445970" w:rsidRPr="00EA4832" w:rsidRDefault="0064729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06471">
        <w:rPr>
          <w:rFonts w:ascii="Corbel" w:hAnsi="Corbel"/>
          <w:sz w:val="20"/>
          <w:szCs w:val="20"/>
        </w:rPr>
        <w:t xml:space="preserve">                  </w:t>
      </w:r>
      <w:r>
        <w:rPr>
          <w:rFonts w:ascii="Corbel" w:hAnsi="Corbel"/>
          <w:sz w:val="20"/>
          <w:szCs w:val="20"/>
        </w:rPr>
        <w:t>Rok akademicki   20</w:t>
      </w:r>
      <w:r w:rsidR="005B27CB">
        <w:rPr>
          <w:rFonts w:ascii="Corbel" w:hAnsi="Corbel"/>
          <w:sz w:val="20"/>
          <w:szCs w:val="20"/>
        </w:rPr>
        <w:t>2</w:t>
      </w:r>
      <w:r w:rsidR="007E4FEF">
        <w:rPr>
          <w:rFonts w:ascii="Corbel" w:hAnsi="Corbel"/>
          <w:sz w:val="20"/>
          <w:szCs w:val="20"/>
        </w:rPr>
        <w:t>2</w:t>
      </w:r>
      <w:r w:rsidR="003862BE">
        <w:rPr>
          <w:rFonts w:ascii="Corbel" w:hAnsi="Corbel"/>
          <w:sz w:val="20"/>
          <w:szCs w:val="20"/>
        </w:rPr>
        <w:t>/20</w:t>
      </w:r>
      <w:r w:rsidR="005B27CB">
        <w:rPr>
          <w:rFonts w:ascii="Corbel" w:hAnsi="Corbel"/>
          <w:sz w:val="20"/>
          <w:szCs w:val="20"/>
        </w:rPr>
        <w:t>2</w:t>
      </w:r>
      <w:r w:rsidR="007E4FEF">
        <w:rPr>
          <w:rFonts w:ascii="Corbel" w:hAnsi="Corbel"/>
          <w:sz w:val="20"/>
          <w:szCs w:val="20"/>
        </w:rPr>
        <w:t>3</w:t>
      </w:r>
    </w:p>
    <w:p w14:paraId="1D85BA1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3FBB0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5D52EA0" w14:textId="77777777" w:rsidTr="00B819C8">
        <w:tc>
          <w:tcPr>
            <w:tcW w:w="2694" w:type="dxa"/>
            <w:vAlign w:val="center"/>
          </w:tcPr>
          <w:p w14:paraId="5DF6AC6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408903" w14:textId="77777777" w:rsidR="0085747A" w:rsidRPr="009C54AE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9C54AE" w14:paraId="57AE82E8" w14:textId="77777777" w:rsidTr="00B819C8">
        <w:tc>
          <w:tcPr>
            <w:tcW w:w="2694" w:type="dxa"/>
            <w:vAlign w:val="center"/>
          </w:tcPr>
          <w:p w14:paraId="6E6A979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46C2D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9C54AE" w14:paraId="48E4A3A5" w14:textId="77777777" w:rsidTr="00B819C8">
        <w:tc>
          <w:tcPr>
            <w:tcW w:w="2694" w:type="dxa"/>
            <w:vAlign w:val="center"/>
          </w:tcPr>
          <w:p w14:paraId="5CE0EA54" w14:textId="77777777" w:rsidR="00C64852" w:rsidRPr="009C54AE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8A6F82" w14:textId="77777777" w:rsidR="00C64852" w:rsidRPr="009C54AE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64852" w:rsidRPr="009C54AE" w14:paraId="755E4FF7" w14:textId="77777777" w:rsidTr="00B819C8">
        <w:tc>
          <w:tcPr>
            <w:tcW w:w="2694" w:type="dxa"/>
            <w:vAlign w:val="center"/>
          </w:tcPr>
          <w:p w14:paraId="0666CD7B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E5A7AC" w14:textId="77777777" w:rsidR="00C64852" w:rsidRPr="009C54AE" w:rsidRDefault="00D718B6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9C54AE" w14:paraId="11C1F8CC" w14:textId="77777777" w:rsidTr="00B819C8">
        <w:tc>
          <w:tcPr>
            <w:tcW w:w="2694" w:type="dxa"/>
            <w:vAlign w:val="center"/>
          </w:tcPr>
          <w:p w14:paraId="3E2EB8CE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749D44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0E53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9C54AE" w14:paraId="54615CED" w14:textId="77777777" w:rsidTr="00B819C8">
        <w:tc>
          <w:tcPr>
            <w:tcW w:w="2694" w:type="dxa"/>
            <w:vAlign w:val="center"/>
          </w:tcPr>
          <w:p w14:paraId="59725B56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26D90C" w14:textId="77777777" w:rsidR="00C64852" w:rsidRPr="009C54AE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9C54AE" w14:paraId="5EEEE9AD" w14:textId="77777777" w:rsidTr="00B819C8">
        <w:tc>
          <w:tcPr>
            <w:tcW w:w="2694" w:type="dxa"/>
            <w:vAlign w:val="center"/>
          </w:tcPr>
          <w:p w14:paraId="3636D97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40D316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9C54AE" w14:paraId="063141D4" w14:textId="77777777" w:rsidTr="00B819C8">
        <w:tc>
          <w:tcPr>
            <w:tcW w:w="2694" w:type="dxa"/>
            <w:vAlign w:val="center"/>
          </w:tcPr>
          <w:p w14:paraId="0E87874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5CE106" w14:textId="77777777" w:rsidR="00C64852" w:rsidRPr="009C54AE" w:rsidRDefault="006472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51096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3E33F9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9C54AE" w14:paraId="3A9771B4" w14:textId="77777777" w:rsidTr="00B819C8">
        <w:tc>
          <w:tcPr>
            <w:tcW w:w="2694" w:type="dxa"/>
            <w:vAlign w:val="center"/>
          </w:tcPr>
          <w:p w14:paraId="2AB720A9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6CAF8C" w14:textId="77777777" w:rsidR="00C64852" w:rsidRPr="009C54AE" w:rsidRDefault="0038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>
              <w:rPr>
                <w:rFonts w:ascii="Corbel" w:hAnsi="Corbel"/>
                <w:b w:val="0"/>
                <w:sz w:val="24"/>
                <w:szCs w:val="24"/>
              </w:rPr>
              <w:t>I, sem. 2</w:t>
            </w:r>
          </w:p>
        </w:tc>
      </w:tr>
      <w:tr w:rsidR="00C64852" w:rsidRPr="009C54AE" w14:paraId="501E221C" w14:textId="77777777" w:rsidTr="00B819C8">
        <w:tc>
          <w:tcPr>
            <w:tcW w:w="2694" w:type="dxa"/>
            <w:vAlign w:val="center"/>
          </w:tcPr>
          <w:p w14:paraId="5EF1CE78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8AC7C1" w14:textId="77777777" w:rsidR="00C64852" w:rsidRPr="009C54AE" w:rsidRDefault="001510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9C54AE" w14:paraId="4061EECD" w14:textId="77777777" w:rsidTr="00B819C8">
        <w:tc>
          <w:tcPr>
            <w:tcW w:w="2694" w:type="dxa"/>
            <w:vAlign w:val="center"/>
          </w:tcPr>
          <w:p w14:paraId="2F0F74B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FCB969" w14:textId="77777777" w:rsidR="00C64852" w:rsidRPr="009C54AE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9C54AE" w14:paraId="33233D56" w14:textId="77777777" w:rsidTr="00B819C8">
        <w:tc>
          <w:tcPr>
            <w:tcW w:w="2694" w:type="dxa"/>
            <w:vAlign w:val="center"/>
          </w:tcPr>
          <w:p w14:paraId="0812F97B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F99057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9C54AE" w14:paraId="485DA797" w14:textId="77777777" w:rsidTr="00B819C8">
        <w:tc>
          <w:tcPr>
            <w:tcW w:w="2694" w:type="dxa"/>
            <w:vAlign w:val="center"/>
          </w:tcPr>
          <w:p w14:paraId="69F4DD0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CFB4F2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F339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E4FE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F0CD3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CFCC2C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C8BD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0E004A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C7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795921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7F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86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A4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5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A8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7F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EC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4E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6F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3F3E3B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4BA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7247" w14:textId="77777777" w:rsidR="00015B8F" w:rsidRPr="009C54AE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FE6A" w14:textId="77777777" w:rsidR="00015B8F" w:rsidRPr="009C54AE" w:rsidRDefault="00BE62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DC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C3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F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58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76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8464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73D93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60145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F99BBC" w14:textId="77777777" w:rsidR="0085747A" w:rsidRPr="009C54AE" w:rsidRDefault="0032627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67D8495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83A5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784B8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26277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9F60D7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6ED05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3B721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4D7E95A" w14:textId="77777777" w:rsidTr="00745302">
        <w:tc>
          <w:tcPr>
            <w:tcW w:w="9670" w:type="dxa"/>
          </w:tcPr>
          <w:p w14:paraId="3894F06A" w14:textId="77777777" w:rsidR="0085747A" w:rsidRPr="009C54AE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2A1FE92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41482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478D93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326B9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4A302C8" w14:textId="77777777" w:rsidTr="00923D7D">
        <w:tc>
          <w:tcPr>
            <w:tcW w:w="851" w:type="dxa"/>
            <w:vAlign w:val="center"/>
          </w:tcPr>
          <w:p w14:paraId="1856AB2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F066C2" w14:textId="77777777" w:rsidR="0085747A" w:rsidRPr="00F44AAC" w:rsidRDefault="00F44AAC" w:rsidP="001510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>
              <w:t xml:space="preserve"> </w:t>
            </w:r>
            <w:r w:rsidRPr="00F44AAC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5747A" w:rsidRPr="009C54AE" w14:paraId="625DCE18" w14:textId="77777777" w:rsidTr="00923D7D">
        <w:tc>
          <w:tcPr>
            <w:tcW w:w="851" w:type="dxa"/>
            <w:vAlign w:val="center"/>
          </w:tcPr>
          <w:p w14:paraId="0CAE987D" w14:textId="77777777" w:rsidR="0085747A" w:rsidRPr="009C54AE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1CA11E" w14:textId="77777777" w:rsidR="0085747A" w:rsidRPr="009C54AE" w:rsidRDefault="00F44AAC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9C54AE" w14:paraId="475D1B9C" w14:textId="77777777" w:rsidTr="00923D7D">
        <w:tc>
          <w:tcPr>
            <w:tcW w:w="851" w:type="dxa"/>
            <w:vAlign w:val="center"/>
          </w:tcPr>
          <w:p w14:paraId="43B8528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142B66D" w14:textId="77777777" w:rsidR="0085747A" w:rsidRPr="009C54AE" w:rsidRDefault="00A24C56" w:rsidP="0015109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5109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59F909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E8F88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92E7F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BC4E5BB" w14:textId="77777777" w:rsidTr="0071620A">
        <w:tc>
          <w:tcPr>
            <w:tcW w:w="1701" w:type="dxa"/>
            <w:vAlign w:val="center"/>
          </w:tcPr>
          <w:p w14:paraId="1BD922C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1718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2371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D72FB97" w14:textId="77777777" w:rsidTr="005E6E85">
        <w:tc>
          <w:tcPr>
            <w:tcW w:w="1701" w:type="dxa"/>
          </w:tcPr>
          <w:p w14:paraId="3BAE084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817C38" w14:textId="77777777" w:rsidR="00A369A5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688728B0" w14:textId="77777777" w:rsidR="00A369A5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>terminologię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z zakr</w:t>
            </w:r>
            <w:r w:rsidR="0064729C">
              <w:rPr>
                <w:rFonts w:ascii="Corbel" w:hAnsi="Corbel"/>
                <w:color w:val="000000"/>
                <w:sz w:val="24"/>
                <w:szCs w:val="24"/>
              </w:rPr>
              <w:t xml:space="preserve">esu muzyki i jej zastosowanie w 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>edukacji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2430D88F" w14:textId="77777777" w:rsidR="00BD4876" w:rsidRPr="00BD4876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</w:t>
            </w:r>
            <w:r w:rsidR="00BD4876">
              <w:rPr>
                <w:rFonts w:ascii="Corbel" w:hAnsi="Corbel"/>
                <w:color w:val="000000"/>
                <w:sz w:val="24"/>
                <w:szCs w:val="24"/>
              </w:rPr>
              <w:t xml:space="preserve"> dla rozwoju dziecka lub ucznia.</w:t>
            </w:r>
          </w:p>
          <w:p w14:paraId="00F099A7" w14:textId="77777777" w:rsidR="00422A2D" w:rsidRDefault="00A369A5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29435BE2" w14:textId="77777777" w:rsidR="00BD4876" w:rsidRPr="00BD4876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1828BA22" w14:textId="77777777" w:rsidR="0085747A" w:rsidRPr="00151096" w:rsidRDefault="00422A2D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BD4876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6D795ED6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382DF1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4751E3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1D5B69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48C533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C231B0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F8DF97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A6759A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FA754F" w14:textId="77777777" w:rsidR="0085747A" w:rsidRPr="009C54AE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9C54AE" w14:paraId="1A171BD1" w14:textId="77777777" w:rsidTr="005E6E85">
        <w:tc>
          <w:tcPr>
            <w:tcW w:w="1701" w:type="dxa"/>
          </w:tcPr>
          <w:p w14:paraId="1F2AA9E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C599F3" w14:textId="77777777" w:rsidR="00E12708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31AFE99A" w14:textId="77777777" w:rsidR="004E19CE" w:rsidRPr="004E19CE" w:rsidRDefault="00E12708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19CE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44A1891E" w14:textId="77777777" w:rsidR="0085747A" w:rsidRPr="004E19CE" w:rsidRDefault="004E19CE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19CE">
              <w:rPr>
                <w:rFonts w:ascii="Corbel" w:hAnsi="Corbel"/>
                <w:color w:val="000000"/>
                <w:sz w:val="24"/>
                <w:szCs w:val="24"/>
              </w:rPr>
              <w:t xml:space="preserve"> przekaz muzyc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zny dostosowany do okoliczności.</w:t>
            </w:r>
          </w:p>
        </w:tc>
        <w:tc>
          <w:tcPr>
            <w:tcW w:w="1873" w:type="dxa"/>
          </w:tcPr>
          <w:p w14:paraId="04162B61" w14:textId="77777777" w:rsidR="0085747A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18AD5CB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2638B75F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68DF7D31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60D2BE27" w14:textId="77777777" w:rsidR="0024567D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0FD5D9F4" w14:textId="77777777" w:rsidR="0024567D" w:rsidRPr="009C54AE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9C54AE" w14:paraId="2462D945" w14:textId="77777777" w:rsidTr="005E6E85">
        <w:tc>
          <w:tcPr>
            <w:tcW w:w="1701" w:type="dxa"/>
          </w:tcPr>
          <w:p w14:paraId="0392E0EB" w14:textId="77777777" w:rsidR="00755038" w:rsidRPr="009C54AE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4CB4F7E" w14:textId="77777777" w:rsidR="003D060A" w:rsidRPr="00151096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color w:val="000000"/>
                <w:sz w:val="24"/>
                <w:szCs w:val="24"/>
              </w:rPr>
            </w:pPr>
            <w:r w:rsidRPr="00151096">
              <w:rPr>
                <w:rFonts w:ascii="Corbel" w:hAnsi="Corbel" w:cstheme="minorHAnsi"/>
                <w:color w:val="000000"/>
                <w:sz w:val="24"/>
                <w:szCs w:val="24"/>
              </w:rPr>
              <w:t>Student jest gotów do:</w:t>
            </w:r>
          </w:p>
          <w:p w14:paraId="76B5707C" w14:textId="77777777" w:rsidR="003D060A" w:rsidRPr="003D060A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 xml:space="preserve"> przekonującego działania na rzecz upowszechniania sztuk pięknych;</w:t>
            </w:r>
          </w:p>
          <w:p w14:paraId="29A92B7A" w14:textId="77777777" w:rsidR="003D060A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-i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nspirowania dzieci lub uczniów do samodzielnej lub wspólnej aktywności muzycznej;</w:t>
            </w:r>
          </w:p>
          <w:p w14:paraId="59F5A67C" w14:textId="77777777" w:rsidR="00755038" w:rsidRDefault="003D060A" w:rsidP="0064729C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 xml:space="preserve"> krzew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   -krzew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ienia idei wspólnego wykonawstwa muzycznego jako działania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3D060A">
              <w:rPr>
                <w:rFonts w:ascii="Corbel" w:hAnsi="Corbel"/>
                <w:color w:val="000000"/>
                <w:sz w:val="24"/>
                <w:szCs w:val="24"/>
              </w:rPr>
              <w:t>kulturotwórczego i chroniącego dziedzictwo narodowe.</w:t>
            </w:r>
          </w:p>
        </w:tc>
        <w:tc>
          <w:tcPr>
            <w:tcW w:w="1873" w:type="dxa"/>
          </w:tcPr>
          <w:p w14:paraId="4000C19B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81039FC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18D8138" w14:textId="77777777" w:rsidR="003862BE" w:rsidRDefault="0038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CA300CF" w14:textId="77777777" w:rsidR="00755038" w:rsidRDefault="001510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188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7F35FE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68342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9A5472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74A8A47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1A72467" w14:textId="77777777" w:rsidTr="00923D7D">
        <w:tc>
          <w:tcPr>
            <w:tcW w:w="9639" w:type="dxa"/>
          </w:tcPr>
          <w:p w14:paraId="04B9A97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38C52D" w14:textId="77777777" w:rsidTr="00923D7D">
        <w:tc>
          <w:tcPr>
            <w:tcW w:w="9639" w:type="dxa"/>
          </w:tcPr>
          <w:p w14:paraId="642C6C04" w14:textId="77777777" w:rsidR="0085747A" w:rsidRPr="009C54AE" w:rsidRDefault="00A04EA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1.Tymiczne i froniczne aspe</w:t>
            </w:r>
            <w:r w:rsidR="00151096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ty muz</w:t>
            </w:r>
            <w:r w:rsidR="00201E50">
              <w:rPr>
                <w:rFonts w:ascii="Corbel" w:hAnsi="Corbel"/>
                <w:sz w:val="24"/>
                <w:szCs w:val="24"/>
              </w:rPr>
              <w:t>yk</w:t>
            </w:r>
            <w:r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9C54AE" w14:paraId="730655D5" w14:textId="77777777" w:rsidTr="00923D7D">
        <w:tc>
          <w:tcPr>
            <w:tcW w:w="9639" w:type="dxa"/>
          </w:tcPr>
          <w:p w14:paraId="77F0FC27" w14:textId="77777777" w:rsidR="0085747A" w:rsidRPr="009C54AE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2274F0">
              <w:rPr>
                <w:rFonts w:ascii="Corbel" w:hAnsi="Corbel"/>
                <w:sz w:val="24"/>
                <w:szCs w:val="24"/>
              </w:rPr>
              <w:t>Elementy polskiego fo</w:t>
            </w:r>
            <w:r w:rsidR="00151096">
              <w:rPr>
                <w:rFonts w:ascii="Corbel" w:hAnsi="Corbel"/>
                <w:sz w:val="24"/>
                <w:szCs w:val="24"/>
              </w:rPr>
              <w:t>l</w:t>
            </w:r>
            <w:r w:rsidR="002274F0">
              <w:rPr>
                <w:rFonts w:ascii="Corbel" w:hAnsi="Corbel"/>
                <w:sz w:val="24"/>
                <w:szCs w:val="24"/>
              </w:rPr>
              <w:t>kloru muzycznego w edukacji dziecka.</w:t>
            </w:r>
          </w:p>
        </w:tc>
      </w:tr>
      <w:tr w:rsidR="0085747A" w:rsidRPr="009C54AE" w14:paraId="0A7B1FA0" w14:textId="77777777" w:rsidTr="00923D7D">
        <w:tc>
          <w:tcPr>
            <w:tcW w:w="9639" w:type="dxa"/>
          </w:tcPr>
          <w:p w14:paraId="5517BB59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9C54AE" w14:paraId="29FDFDC4" w14:textId="77777777" w:rsidTr="00923D7D">
        <w:tc>
          <w:tcPr>
            <w:tcW w:w="9639" w:type="dxa"/>
          </w:tcPr>
          <w:p w14:paraId="3078EBE2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9C54AE" w14:paraId="7BA881D5" w14:textId="77777777" w:rsidTr="00923D7D">
        <w:tc>
          <w:tcPr>
            <w:tcW w:w="9639" w:type="dxa"/>
          </w:tcPr>
          <w:p w14:paraId="0FFD18AE" w14:textId="77777777" w:rsidR="002274F0" w:rsidRPr="009C54A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9C54AE" w14:paraId="5F855478" w14:textId="77777777" w:rsidTr="00923D7D">
        <w:tc>
          <w:tcPr>
            <w:tcW w:w="9639" w:type="dxa"/>
          </w:tcPr>
          <w:p w14:paraId="0A89B22E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9C54AE" w14:paraId="243FE1E3" w14:textId="77777777" w:rsidTr="00923D7D">
        <w:tc>
          <w:tcPr>
            <w:tcW w:w="9639" w:type="dxa"/>
          </w:tcPr>
          <w:p w14:paraId="19065D8E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9C54AE" w14:paraId="690DEDEB" w14:textId="77777777" w:rsidTr="00923D7D">
        <w:tc>
          <w:tcPr>
            <w:tcW w:w="9639" w:type="dxa"/>
          </w:tcPr>
          <w:p w14:paraId="41C97803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566D40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54A49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23C3C9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B0B0A1D" w14:textId="77777777" w:rsidTr="00923D7D">
        <w:tc>
          <w:tcPr>
            <w:tcW w:w="9639" w:type="dxa"/>
          </w:tcPr>
          <w:p w14:paraId="7BECEB4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6183572" w14:textId="77777777" w:rsidTr="00923D7D">
        <w:tc>
          <w:tcPr>
            <w:tcW w:w="9639" w:type="dxa"/>
          </w:tcPr>
          <w:p w14:paraId="018FD62D" w14:textId="77777777" w:rsidR="0085747A" w:rsidRPr="009C54AE" w:rsidRDefault="00055A44" w:rsidP="00055A4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</w:t>
            </w:r>
            <w:r w:rsidR="00BB19F2" w:rsidRPr="00BB19F2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9C54AE" w14:paraId="162EF1D7" w14:textId="77777777" w:rsidTr="00923D7D">
        <w:tc>
          <w:tcPr>
            <w:tcW w:w="9639" w:type="dxa"/>
          </w:tcPr>
          <w:p w14:paraId="69C719A0" w14:textId="77777777" w:rsidR="0085747A" w:rsidRPr="009C54AE" w:rsidRDefault="00BB19F2" w:rsidP="000852A7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2.Notacja muzyczna.</w:t>
            </w:r>
          </w:p>
        </w:tc>
      </w:tr>
      <w:tr w:rsidR="0085747A" w:rsidRPr="009C54AE" w14:paraId="0AA55532" w14:textId="77777777" w:rsidTr="00923D7D">
        <w:tc>
          <w:tcPr>
            <w:tcW w:w="9639" w:type="dxa"/>
          </w:tcPr>
          <w:p w14:paraId="2200901C" w14:textId="77777777" w:rsidR="0085747A" w:rsidRPr="000852A7" w:rsidRDefault="000852A7" w:rsidP="00BB19F2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4.Elementy dyrygowania</w:t>
            </w:r>
            <w:r w:rsidR="0083241B">
              <w:rPr>
                <w:rFonts w:ascii="Corbel" w:hAnsi="Corbel"/>
              </w:rPr>
              <w:t xml:space="preserve"> (Wskazywanie momentu rozpoczęcia i zakończenia).</w:t>
            </w:r>
          </w:p>
        </w:tc>
      </w:tr>
      <w:tr w:rsidR="00BB19F2" w:rsidRPr="009C54AE" w14:paraId="48CD5E2E" w14:textId="77777777" w:rsidTr="00923D7D">
        <w:tc>
          <w:tcPr>
            <w:tcW w:w="9639" w:type="dxa"/>
          </w:tcPr>
          <w:p w14:paraId="03C21C89" w14:textId="77777777" w:rsidR="00BB19F2" w:rsidRPr="000852A7" w:rsidRDefault="00F01ABB" w:rsidP="000852A7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9C54AE" w14:paraId="480D1391" w14:textId="77777777" w:rsidTr="00923D7D">
        <w:tc>
          <w:tcPr>
            <w:tcW w:w="9639" w:type="dxa"/>
          </w:tcPr>
          <w:p w14:paraId="09A2DD36" w14:textId="77777777" w:rsidR="00BB19F2" w:rsidRPr="009C54AE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9C54AE" w14:paraId="01EA267D" w14:textId="77777777" w:rsidTr="00923D7D">
        <w:tc>
          <w:tcPr>
            <w:tcW w:w="9639" w:type="dxa"/>
          </w:tcPr>
          <w:p w14:paraId="38B48F4C" w14:textId="77777777" w:rsidR="0083241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9C54AE" w14:paraId="56B17AB6" w14:textId="77777777" w:rsidTr="00923D7D">
        <w:tc>
          <w:tcPr>
            <w:tcW w:w="9639" w:type="dxa"/>
          </w:tcPr>
          <w:p w14:paraId="0ED32EA7" w14:textId="77777777" w:rsidR="00BB19F2" w:rsidRPr="009C54AE" w:rsidRDefault="0083241B" w:rsidP="00151096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9C54AE" w14:paraId="0BC6B5CF" w14:textId="77777777" w:rsidTr="00923D7D">
        <w:tc>
          <w:tcPr>
            <w:tcW w:w="9639" w:type="dxa"/>
          </w:tcPr>
          <w:p w14:paraId="71BD71E1" w14:textId="77777777" w:rsidR="00441AD0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9C54AE" w14:paraId="758D6D0D" w14:textId="77777777" w:rsidTr="00923D7D">
        <w:tc>
          <w:tcPr>
            <w:tcW w:w="9639" w:type="dxa"/>
          </w:tcPr>
          <w:p w14:paraId="61397D6B" w14:textId="77777777" w:rsidR="00055A44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4D9D7D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A6E3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C23042" w14:textId="77777777" w:rsidR="0083241B" w:rsidRDefault="0083241B" w:rsidP="0083241B">
      <w:pPr>
        <w:pStyle w:val="Default"/>
        <w:jc w:val="both"/>
        <w:rPr>
          <w:sz w:val="22"/>
          <w:szCs w:val="22"/>
        </w:rPr>
      </w:pPr>
    </w:p>
    <w:p w14:paraId="47C22161" w14:textId="77777777" w:rsidR="0083241B" w:rsidRDefault="0083241B" w:rsidP="0083241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podająca, eksponująca (pokaz), projekt praktyczny</w:t>
      </w:r>
    </w:p>
    <w:p w14:paraId="7D87521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64291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8A671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A205F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CAE2E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7008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6B28769" w14:textId="77777777" w:rsidTr="00C05F44">
        <w:tc>
          <w:tcPr>
            <w:tcW w:w="1985" w:type="dxa"/>
            <w:vAlign w:val="center"/>
          </w:tcPr>
          <w:p w14:paraId="64F824A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EA42D5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B6C006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593AA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2CD9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F6C415B" w14:textId="77777777" w:rsidTr="00C05F44">
        <w:tc>
          <w:tcPr>
            <w:tcW w:w="1985" w:type="dxa"/>
          </w:tcPr>
          <w:p w14:paraId="4A01A7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C784A7C" w14:textId="77777777" w:rsidR="0085747A" w:rsidRPr="00D116DB" w:rsidRDefault="00521EBF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6DCE53A8" w14:textId="77777777" w:rsidR="0085747A" w:rsidRPr="00D116DB" w:rsidRDefault="008100D2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W</w:t>
            </w:r>
            <w:r w:rsidR="002216A7" w:rsidRPr="00D116DB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85747A" w:rsidRPr="009C54AE" w14:paraId="202186FA" w14:textId="77777777" w:rsidTr="00C05F44">
        <w:tc>
          <w:tcPr>
            <w:tcW w:w="1985" w:type="dxa"/>
          </w:tcPr>
          <w:p w14:paraId="1713F4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899F67" w14:textId="77777777" w:rsidR="0085747A" w:rsidRPr="00D116DB" w:rsidRDefault="00335B76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 xml:space="preserve">Obserwacja  w czasie zajęć, </w:t>
            </w:r>
            <w:r w:rsidR="002216A7" w:rsidRPr="00D116DB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01B53792" w14:textId="77777777" w:rsidR="0085747A" w:rsidRPr="00D116DB" w:rsidRDefault="00CA4F11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07348" w:rsidRPr="009C54AE" w14:paraId="39C9A9D5" w14:textId="77777777" w:rsidTr="00C05F44">
        <w:tc>
          <w:tcPr>
            <w:tcW w:w="1985" w:type="dxa"/>
          </w:tcPr>
          <w:p w14:paraId="4143DB5F" w14:textId="77777777" w:rsidR="00A07348" w:rsidRPr="009C54AE" w:rsidRDefault="00A0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3439EFB" w14:textId="77777777" w:rsidR="00A07348" w:rsidRPr="00D116DB" w:rsidRDefault="00335B76" w:rsidP="00D116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Obserwacja  w czasie zajęć, dyskusja</w:t>
            </w:r>
          </w:p>
        </w:tc>
        <w:tc>
          <w:tcPr>
            <w:tcW w:w="2126" w:type="dxa"/>
          </w:tcPr>
          <w:p w14:paraId="3436EA5C" w14:textId="77777777" w:rsidR="00A07348" w:rsidRPr="00D116DB" w:rsidRDefault="002216A7" w:rsidP="00D116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6D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0885252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EE00C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3A1EA4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51F933" w14:textId="77777777" w:rsidTr="00923D7D">
        <w:tc>
          <w:tcPr>
            <w:tcW w:w="9670" w:type="dxa"/>
          </w:tcPr>
          <w:p w14:paraId="15A580FC" w14:textId="77777777" w:rsidR="0085747A" w:rsidRPr="009C54AE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cząstkowych, z kolokwium, zadanych ćwiczeń i pracy projektowej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8D1CF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2ED6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5AD4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D00CC50" w14:textId="77777777" w:rsidTr="003E1941">
        <w:tc>
          <w:tcPr>
            <w:tcW w:w="4962" w:type="dxa"/>
            <w:vAlign w:val="center"/>
          </w:tcPr>
          <w:p w14:paraId="6A9ACA4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4FA1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D77AC65" w14:textId="77777777" w:rsidTr="00923D7D">
        <w:tc>
          <w:tcPr>
            <w:tcW w:w="4962" w:type="dxa"/>
          </w:tcPr>
          <w:p w14:paraId="62AAE1A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267A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267A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A03756" w14:textId="77777777" w:rsidR="0085747A" w:rsidRPr="009C54AE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653ECD47" w14:textId="77777777" w:rsidTr="00923D7D">
        <w:tc>
          <w:tcPr>
            <w:tcW w:w="4962" w:type="dxa"/>
          </w:tcPr>
          <w:p w14:paraId="797E0F6A" w14:textId="155FB22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4225C60" w14:textId="7A7B9B56" w:rsidR="00C61DC5" w:rsidRPr="009C54AE" w:rsidRDefault="00970D08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B0DC066" w14:textId="77777777" w:rsidTr="00923D7D">
        <w:tc>
          <w:tcPr>
            <w:tcW w:w="4962" w:type="dxa"/>
          </w:tcPr>
          <w:p w14:paraId="355607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05BDA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C9CC04" w14:textId="77777777" w:rsidR="00151096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A48960" w14:textId="77777777" w:rsidR="00151096" w:rsidRDefault="001510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936EC22" w14:textId="58D91D72" w:rsidR="00C61DC5" w:rsidRPr="009C54AE" w:rsidRDefault="005A0396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70D0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14:paraId="4D5B0BD4" w14:textId="77777777" w:rsidTr="00923D7D">
        <w:tc>
          <w:tcPr>
            <w:tcW w:w="4962" w:type="dxa"/>
          </w:tcPr>
          <w:p w14:paraId="399AE0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9201C8" w14:textId="77777777" w:rsidR="0085747A" w:rsidRPr="009C54AE" w:rsidRDefault="00C57853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0DD84091" w14:textId="77777777" w:rsidTr="00923D7D">
        <w:tc>
          <w:tcPr>
            <w:tcW w:w="4962" w:type="dxa"/>
          </w:tcPr>
          <w:p w14:paraId="38E1AA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51B6A2" w14:textId="77777777" w:rsidR="0085747A" w:rsidRPr="009C54AE" w:rsidRDefault="00496ADF" w:rsidP="001510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C31BAB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D5CA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B7922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B6DBC6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E0DD401" w14:textId="77777777" w:rsidTr="0071620A">
        <w:trPr>
          <w:trHeight w:val="397"/>
        </w:trPr>
        <w:tc>
          <w:tcPr>
            <w:tcW w:w="3544" w:type="dxa"/>
          </w:tcPr>
          <w:p w14:paraId="1BE283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DCBB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1F2B596" w14:textId="77777777" w:rsidTr="0071620A">
        <w:trPr>
          <w:trHeight w:val="397"/>
        </w:trPr>
        <w:tc>
          <w:tcPr>
            <w:tcW w:w="3544" w:type="dxa"/>
          </w:tcPr>
          <w:p w14:paraId="338AFA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C000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2D270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3E910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D4EABC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ADE83" w14:textId="77777777" w:rsidTr="0071620A">
        <w:trPr>
          <w:trHeight w:val="397"/>
        </w:trPr>
        <w:tc>
          <w:tcPr>
            <w:tcW w:w="7513" w:type="dxa"/>
          </w:tcPr>
          <w:p w14:paraId="3E21FE1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1E772D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60CECE9D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78D951FF" w14:textId="77777777" w:rsidR="00CD145B" w:rsidRP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442B923B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5695BF2B" w14:textId="77777777" w:rsidR="00CD145B" w:rsidRP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>4. Malko D.,</w:t>
            </w:r>
            <w:r w:rsidR="00151096">
              <w:rPr>
                <w:rFonts w:ascii="Corbel" w:hAnsi="Corbel"/>
              </w:rPr>
              <w:t xml:space="preserve"> </w:t>
            </w:r>
            <w:r w:rsidRPr="00CD145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49D3B760" w14:textId="77777777" w:rsidR="00CD145B" w:rsidRDefault="00CD145B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5A2EC726" w14:textId="77777777" w:rsidR="00CD145B" w:rsidRPr="00151096" w:rsidRDefault="008339BD" w:rsidP="00151096">
            <w:pPr>
              <w:pStyle w:val="Default"/>
              <w:rPr>
                <w:rFonts w:ascii="Corbel" w:hAnsi="Corbel"/>
              </w:rPr>
            </w:pPr>
            <w:r w:rsidRPr="0042621D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9C54AE" w14:paraId="32CEA0DE" w14:textId="77777777" w:rsidTr="0071620A">
        <w:trPr>
          <w:trHeight w:val="397"/>
        </w:trPr>
        <w:tc>
          <w:tcPr>
            <w:tcW w:w="7513" w:type="dxa"/>
          </w:tcPr>
          <w:p w14:paraId="03571C0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FDB53F2" w14:textId="77777777" w:rsidR="005260C2" w:rsidRDefault="005260C2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 w:rsidRPr="005260C2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5C303A1D" w14:textId="77777777" w:rsidR="001267A5" w:rsidRPr="00CD145B" w:rsidRDefault="001267A5" w:rsidP="001267A5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Pr="00CD145B">
              <w:rPr>
                <w:rFonts w:ascii="Corbel" w:hAnsi="Corbel"/>
              </w:rPr>
              <w:t xml:space="preserve">.Klechniowska A.M., Szkoła na fortepian, PWM 2010. </w:t>
            </w:r>
          </w:p>
          <w:p w14:paraId="41324426" w14:textId="77777777" w:rsidR="005260C2" w:rsidRPr="005260C2" w:rsidRDefault="001267A5" w:rsidP="00151096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260C2" w:rsidRP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406D48EF" w14:textId="77777777" w:rsidR="005260C2" w:rsidRDefault="001267A5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5260C2" w:rsidRPr="005260C2">
              <w:rPr>
                <w:rFonts w:ascii="Corbel" w:hAnsi="Corbel"/>
              </w:rPr>
              <w:t>. Smoczynska – Nachtman U., Rozśpiew</w:t>
            </w:r>
            <w:r w:rsidR="00151096">
              <w:rPr>
                <w:rFonts w:ascii="Corbel" w:hAnsi="Corbel"/>
              </w:rPr>
              <w:t>ane przedszkole, Warszawa 1988.</w:t>
            </w:r>
          </w:p>
          <w:p w14:paraId="3B93DE94" w14:textId="77777777" w:rsidR="005260C2" w:rsidRPr="00151096" w:rsidRDefault="00151096" w:rsidP="00151096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5. </w:t>
            </w:r>
            <w:r w:rsidR="005260C2">
              <w:rPr>
                <w:rFonts w:ascii="Corbel" w:hAnsi="Corbel"/>
              </w:rPr>
              <w:t>Smoczyńska-Nachtman U., Muzyka dla dzieci, Warszawa 1992.</w:t>
            </w:r>
          </w:p>
        </w:tc>
      </w:tr>
    </w:tbl>
    <w:p w14:paraId="3BFE3AF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28F92A" w14:textId="77777777" w:rsidR="0085747A" w:rsidRPr="009C54AE" w:rsidRDefault="0085747A" w:rsidP="00335B7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11FE" w14:textId="77777777" w:rsidR="007A0BA0" w:rsidRDefault="007A0BA0" w:rsidP="00C16ABF">
      <w:pPr>
        <w:spacing w:after="0" w:line="240" w:lineRule="auto"/>
      </w:pPr>
      <w:r>
        <w:separator/>
      </w:r>
    </w:p>
  </w:endnote>
  <w:endnote w:type="continuationSeparator" w:id="0">
    <w:p w14:paraId="42DB111B" w14:textId="77777777" w:rsidR="007A0BA0" w:rsidRDefault="007A0B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3349" w14:textId="77777777" w:rsidR="007A0BA0" w:rsidRDefault="007A0BA0" w:rsidP="00C16ABF">
      <w:pPr>
        <w:spacing w:after="0" w:line="240" w:lineRule="auto"/>
      </w:pPr>
      <w:r>
        <w:separator/>
      </w:r>
    </w:p>
  </w:footnote>
  <w:footnote w:type="continuationSeparator" w:id="0">
    <w:p w14:paraId="2D7B485B" w14:textId="77777777" w:rsidR="007A0BA0" w:rsidRDefault="007A0BA0" w:rsidP="00C16ABF">
      <w:pPr>
        <w:spacing w:after="0" w:line="240" w:lineRule="auto"/>
      </w:pPr>
      <w:r>
        <w:continuationSeparator/>
      </w:r>
    </w:p>
  </w:footnote>
  <w:footnote w:id="1">
    <w:p w14:paraId="4A61E61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4817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E3F"/>
    <w:rsid w:val="00015B8F"/>
    <w:rsid w:val="00022ECE"/>
    <w:rsid w:val="00041C63"/>
    <w:rsid w:val="00042A51"/>
    <w:rsid w:val="00042D2E"/>
    <w:rsid w:val="00044C82"/>
    <w:rsid w:val="00055A44"/>
    <w:rsid w:val="00064608"/>
    <w:rsid w:val="00070ED6"/>
    <w:rsid w:val="00073FE4"/>
    <w:rsid w:val="000742DC"/>
    <w:rsid w:val="00082E1B"/>
    <w:rsid w:val="00084C12"/>
    <w:rsid w:val="000852A7"/>
    <w:rsid w:val="00090E53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1C57"/>
    <w:rsid w:val="000F5615"/>
    <w:rsid w:val="00124BFF"/>
    <w:rsid w:val="0012560E"/>
    <w:rsid w:val="001267A5"/>
    <w:rsid w:val="00127108"/>
    <w:rsid w:val="00134B13"/>
    <w:rsid w:val="00146BC0"/>
    <w:rsid w:val="00151096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1E50"/>
    <w:rsid w:val="00205F69"/>
    <w:rsid w:val="002144C0"/>
    <w:rsid w:val="002216A7"/>
    <w:rsid w:val="0022477D"/>
    <w:rsid w:val="002274F0"/>
    <w:rsid w:val="002278A9"/>
    <w:rsid w:val="002336F9"/>
    <w:rsid w:val="0024028F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35B76"/>
    <w:rsid w:val="00341E32"/>
    <w:rsid w:val="00346FE9"/>
    <w:rsid w:val="0034759A"/>
    <w:rsid w:val="003503F6"/>
    <w:rsid w:val="003523F0"/>
    <w:rsid w:val="003530DD"/>
    <w:rsid w:val="00363F78"/>
    <w:rsid w:val="003862BE"/>
    <w:rsid w:val="003A0A5B"/>
    <w:rsid w:val="003A117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40FD"/>
    <w:rsid w:val="00490F7D"/>
    <w:rsid w:val="00491678"/>
    <w:rsid w:val="004968E2"/>
    <w:rsid w:val="00496ADF"/>
    <w:rsid w:val="004A3EEA"/>
    <w:rsid w:val="004A4D1F"/>
    <w:rsid w:val="004D38BE"/>
    <w:rsid w:val="004D5282"/>
    <w:rsid w:val="004E19CE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819B5"/>
    <w:rsid w:val="0059484D"/>
    <w:rsid w:val="005A0396"/>
    <w:rsid w:val="005A0855"/>
    <w:rsid w:val="005A3196"/>
    <w:rsid w:val="005B27CB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729C"/>
    <w:rsid w:val="00647FA8"/>
    <w:rsid w:val="00650C5F"/>
    <w:rsid w:val="00654934"/>
    <w:rsid w:val="006620D9"/>
    <w:rsid w:val="00662D6B"/>
    <w:rsid w:val="00663AAB"/>
    <w:rsid w:val="00671958"/>
    <w:rsid w:val="00675843"/>
    <w:rsid w:val="00682ED9"/>
    <w:rsid w:val="00696477"/>
    <w:rsid w:val="006D050F"/>
    <w:rsid w:val="006D6139"/>
    <w:rsid w:val="006E5D65"/>
    <w:rsid w:val="006E75B0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C2A"/>
    <w:rsid w:val="00790E27"/>
    <w:rsid w:val="007A0BA0"/>
    <w:rsid w:val="007A4022"/>
    <w:rsid w:val="007A48BE"/>
    <w:rsid w:val="007A6E6E"/>
    <w:rsid w:val="007C3299"/>
    <w:rsid w:val="007C3BCC"/>
    <w:rsid w:val="007C4546"/>
    <w:rsid w:val="007D6E56"/>
    <w:rsid w:val="007E4FEF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026"/>
    <w:rsid w:val="00943636"/>
    <w:rsid w:val="009508DF"/>
    <w:rsid w:val="00950DAC"/>
    <w:rsid w:val="00954A07"/>
    <w:rsid w:val="00960C7E"/>
    <w:rsid w:val="0096489A"/>
    <w:rsid w:val="00970D08"/>
    <w:rsid w:val="00986535"/>
    <w:rsid w:val="009923FD"/>
    <w:rsid w:val="00994FA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6471"/>
    <w:rsid w:val="00A07348"/>
    <w:rsid w:val="00A155EE"/>
    <w:rsid w:val="00A1719A"/>
    <w:rsid w:val="00A2245B"/>
    <w:rsid w:val="00A24C56"/>
    <w:rsid w:val="00A24CDE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24F6"/>
    <w:rsid w:val="00AB76C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12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C053C4"/>
    <w:rsid w:val="00C058B4"/>
    <w:rsid w:val="00C05F44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2BBF"/>
    <w:rsid w:val="00CB42CB"/>
    <w:rsid w:val="00CD145B"/>
    <w:rsid w:val="00CD2D3E"/>
    <w:rsid w:val="00CD6897"/>
    <w:rsid w:val="00CE269F"/>
    <w:rsid w:val="00CE5BAC"/>
    <w:rsid w:val="00CF25BE"/>
    <w:rsid w:val="00CF47EB"/>
    <w:rsid w:val="00CF78ED"/>
    <w:rsid w:val="00D02B25"/>
    <w:rsid w:val="00D02EBA"/>
    <w:rsid w:val="00D07D82"/>
    <w:rsid w:val="00D106C6"/>
    <w:rsid w:val="00D116DB"/>
    <w:rsid w:val="00D17C3C"/>
    <w:rsid w:val="00D26B2C"/>
    <w:rsid w:val="00D352C9"/>
    <w:rsid w:val="00D425B2"/>
    <w:rsid w:val="00D428D6"/>
    <w:rsid w:val="00D552B2"/>
    <w:rsid w:val="00D608D1"/>
    <w:rsid w:val="00D64AB7"/>
    <w:rsid w:val="00D718B6"/>
    <w:rsid w:val="00D74119"/>
    <w:rsid w:val="00D8075B"/>
    <w:rsid w:val="00D8678B"/>
    <w:rsid w:val="00DA2114"/>
    <w:rsid w:val="00DE09C0"/>
    <w:rsid w:val="00DE2F01"/>
    <w:rsid w:val="00DE4A14"/>
    <w:rsid w:val="00DF320D"/>
    <w:rsid w:val="00DF5227"/>
    <w:rsid w:val="00DF71C8"/>
    <w:rsid w:val="00E12708"/>
    <w:rsid w:val="00E129B8"/>
    <w:rsid w:val="00E21E7D"/>
    <w:rsid w:val="00E22FBC"/>
    <w:rsid w:val="00E24BF5"/>
    <w:rsid w:val="00E25338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4832"/>
    <w:rsid w:val="00EA4E9D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3B28"/>
    <w:rsid w:val="00FA46E5"/>
    <w:rsid w:val="00FB4B37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5E36C"/>
  <w15:docId w15:val="{A4E8E38B-1B25-413E-8BC9-9101793D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7A7163-61E0-415C-861C-314519AF15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1D5C5C-8457-4CA5-84E4-3B6C331DBEF9}"/>
</file>

<file path=customXml/itemProps3.xml><?xml version="1.0" encoding="utf-8"?>
<ds:datastoreItem xmlns:ds="http://schemas.openxmlformats.org/officeDocument/2006/customXml" ds:itemID="{ADE72B29-C974-4763-9F23-F35397182902}"/>
</file>

<file path=customXml/itemProps4.xml><?xml version="1.0" encoding="utf-8"?>
<ds:datastoreItem xmlns:ds="http://schemas.openxmlformats.org/officeDocument/2006/customXml" ds:itemID="{EC2A19BA-6846-4CE7-91EF-ACFA57A113EF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266</TotalTime>
  <Pages>1</Pages>
  <Words>923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76</cp:revision>
  <cp:lastPrinted>2019-02-06T12:12:00Z</cp:lastPrinted>
  <dcterms:created xsi:type="dcterms:W3CDTF">2019-10-25T08:19:00Z</dcterms:created>
  <dcterms:modified xsi:type="dcterms:W3CDTF">2026-03-12T10:52:00Z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